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A579F1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D2D71" wp14:editId="104539DF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D2D71"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3C0865" w:rsidRPr="004A6EFB" w:rsidRDefault="00712FFE" w:rsidP="004A6EFB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04.07.</w:t>
      </w:r>
      <w:r w:rsidR="008A74D9">
        <w:rPr>
          <w:rFonts w:ascii="Times New Roman" w:hAnsi="Times New Roman"/>
          <w:color w:val="000000"/>
          <w:sz w:val="26"/>
          <w:szCs w:val="26"/>
        </w:rPr>
        <w:t>2018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279</w:t>
      </w: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C70300">
        <w:rPr>
          <w:rFonts w:ascii="Times New Roman" w:hAnsi="Times New Roman"/>
          <w:color w:val="000000"/>
          <w:spacing w:val="-2"/>
          <w:sz w:val="26"/>
          <w:szCs w:val="26"/>
        </w:rPr>
        <w:t>от 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4CA5" w:rsidRDefault="00B24CA5" w:rsidP="006D42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2017-2020</w:t>
      </w:r>
      <w:r w:rsidR="005E1301">
        <w:rPr>
          <w:rFonts w:ascii="Times New Roman" w:hAnsi="Times New Roman"/>
          <w:sz w:val="26"/>
          <w:szCs w:val="20"/>
        </w:rPr>
        <w:t xml:space="preserve"> годы</w:t>
      </w:r>
      <w:r>
        <w:rPr>
          <w:rFonts w:ascii="Times New Roman" w:hAnsi="Times New Roman"/>
          <w:sz w:val="26"/>
          <w:szCs w:val="20"/>
        </w:rPr>
        <w:t>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</w:t>
      </w:r>
      <w:r w:rsidR="005E1301">
        <w:rPr>
          <w:rFonts w:ascii="Times New Roman" w:hAnsi="Times New Roman"/>
          <w:sz w:val="26"/>
          <w:szCs w:val="20"/>
        </w:rPr>
        <w:t>Программа), следующие</w:t>
      </w:r>
      <w:r w:rsidR="00493B3A">
        <w:rPr>
          <w:rFonts w:ascii="Times New Roman" w:hAnsi="Times New Roman"/>
          <w:sz w:val="26"/>
          <w:szCs w:val="20"/>
        </w:rPr>
        <w:t xml:space="preserve"> изменения</w:t>
      </w:r>
      <w:r>
        <w:rPr>
          <w:rFonts w:ascii="Times New Roman" w:hAnsi="Times New Roman"/>
          <w:sz w:val="26"/>
          <w:szCs w:val="20"/>
        </w:rPr>
        <w:t>:</w:t>
      </w:r>
    </w:p>
    <w:p w:rsidR="00706F2F" w:rsidRDefault="00106343" w:rsidP="005E1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hyperlink r:id="rId8" w:history="1">
        <w:r w:rsidR="00D110A5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</w:t>
        </w:r>
        <w:r w:rsidR="00706F2F" w:rsidRPr="00617200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троку</w:t>
        </w:r>
      </w:hyperlink>
      <w:r w:rsidR="00706F2F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C70300">
        <w:rPr>
          <w:rFonts w:ascii="Times New Roman" w:hAnsi="Times New Roman"/>
          <w:sz w:val="26"/>
          <w:szCs w:val="26"/>
        </w:rPr>
        <w:t xml:space="preserve">паспорта Программы </w:t>
      </w:r>
      <w:r w:rsidR="00706F2F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706F2F" w:rsidRPr="00106343" w:rsidRDefault="00106343" w:rsidP="00106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06343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F2F" w:rsidTr="00706F2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F2F" w:rsidRDefault="00706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AA4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706F2F" w:rsidRPr="006E2AA4" w:rsidRDefault="00706F2F" w:rsidP="006E2AA4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790413" w:rsidRPr="006E2AA4">
              <w:rPr>
                <w:rFonts w:ascii="Times New Roman" w:hAnsi="Times New Roman"/>
                <w:b/>
                <w:sz w:val="26"/>
                <w:szCs w:val="26"/>
              </w:rPr>
              <w:t>954 349,3</w:t>
            </w:r>
            <w:r w:rsidRPr="006E2AA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258 773,3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258 285,4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487,9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>2018 год – 246 285,1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из них: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790413" w:rsidRPr="00790413">
              <w:rPr>
                <w:rFonts w:ascii="Times New Roman" w:hAnsi="Times New Roman"/>
                <w:b/>
                <w:sz w:val="26"/>
                <w:szCs w:val="26"/>
              </w:rPr>
              <w:t>244 691,0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06F2F" w:rsidRDefault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1 594,1</w:t>
            </w:r>
            <w:r w:rsidR="00706F2F" w:rsidRPr="007904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6F2F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>19 год – 253 902,0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06F2F" w:rsidRDefault="00706F2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790413" w:rsidRPr="00790413">
              <w:rPr>
                <w:rFonts w:ascii="Times New Roman" w:hAnsi="Times New Roman"/>
                <w:b/>
                <w:sz w:val="26"/>
                <w:szCs w:val="26"/>
              </w:rPr>
              <w:t>253 100,2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06F2F" w:rsidRDefault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="00706F2F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2020 год – 195 388,9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194 587,1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90413" w:rsidRPr="00790413" w:rsidRDefault="00790413" w:rsidP="00790413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</w:tbl>
    <w:p w:rsidR="00706F2F" w:rsidRDefault="00106343" w:rsidP="001063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706F2F" w:rsidRPr="00A068F9" w:rsidRDefault="00A068F9" w:rsidP="00A068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706F2F" w:rsidRPr="00A068F9">
        <w:rPr>
          <w:rFonts w:ascii="Times New Roman" w:hAnsi="Times New Roman"/>
          <w:sz w:val="26"/>
          <w:szCs w:val="26"/>
        </w:rPr>
        <w:t>Приложение № 1 к Программе изложить в</w:t>
      </w:r>
      <w:r w:rsidR="00D110A5" w:rsidRPr="00A068F9">
        <w:rPr>
          <w:rFonts w:ascii="Times New Roman" w:hAnsi="Times New Roman"/>
          <w:sz w:val="26"/>
          <w:szCs w:val="26"/>
        </w:rPr>
        <w:t xml:space="preserve"> редакции согласно приложению</w:t>
      </w:r>
      <w:r w:rsidR="00706F2F" w:rsidRPr="00A068F9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06F2F" w:rsidRDefault="00706F2F" w:rsidP="00A068F9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06F2F" w:rsidRDefault="00706F2F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87286" w:rsidRDefault="00687286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Норильска</w:t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Р.В. Ахметчин</w:t>
      </w: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706F2F" w:rsidRDefault="00706F2F" w:rsidP="00706F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687286" w:rsidRDefault="00687286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068F9" w:rsidRDefault="00A068F9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A068F9" w:rsidSect="004A6EFB">
      <w:pgSz w:w="11906" w:h="16838" w:code="9"/>
      <w:pgMar w:top="851" w:right="851" w:bottom="709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9BA" w:rsidRDefault="002379BA">
      <w:r>
        <w:separator/>
      </w:r>
    </w:p>
  </w:endnote>
  <w:endnote w:type="continuationSeparator" w:id="0">
    <w:p w:rsidR="002379BA" w:rsidRDefault="0023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9BA" w:rsidRDefault="002379BA">
      <w:r>
        <w:separator/>
      </w:r>
    </w:p>
  </w:footnote>
  <w:footnote w:type="continuationSeparator" w:id="0">
    <w:p w:rsidR="002379BA" w:rsidRDefault="0023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05DB9"/>
    <w:rsid w:val="00106343"/>
    <w:rsid w:val="0011759F"/>
    <w:rsid w:val="00124F42"/>
    <w:rsid w:val="0013572D"/>
    <w:rsid w:val="001B2248"/>
    <w:rsid w:val="001B444C"/>
    <w:rsid w:val="001C1931"/>
    <w:rsid w:val="001D6D17"/>
    <w:rsid w:val="001F20D2"/>
    <w:rsid w:val="002379BA"/>
    <w:rsid w:val="0025369B"/>
    <w:rsid w:val="002C4AE0"/>
    <w:rsid w:val="00304F0A"/>
    <w:rsid w:val="003442D5"/>
    <w:rsid w:val="0035026B"/>
    <w:rsid w:val="00363C5A"/>
    <w:rsid w:val="003C0865"/>
    <w:rsid w:val="003C38F7"/>
    <w:rsid w:val="003D2CD3"/>
    <w:rsid w:val="0041688E"/>
    <w:rsid w:val="004641D1"/>
    <w:rsid w:val="004652FE"/>
    <w:rsid w:val="00493B3A"/>
    <w:rsid w:val="004A6EFB"/>
    <w:rsid w:val="004B3CE3"/>
    <w:rsid w:val="005010F4"/>
    <w:rsid w:val="0054235E"/>
    <w:rsid w:val="00546F89"/>
    <w:rsid w:val="005712A4"/>
    <w:rsid w:val="005D66D8"/>
    <w:rsid w:val="005E1301"/>
    <w:rsid w:val="0060012B"/>
    <w:rsid w:val="00617200"/>
    <w:rsid w:val="006334DA"/>
    <w:rsid w:val="006518BB"/>
    <w:rsid w:val="00681227"/>
    <w:rsid w:val="00687286"/>
    <w:rsid w:val="00690950"/>
    <w:rsid w:val="006C196A"/>
    <w:rsid w:val="006D4266"/>
    <w:rsid w:val="006E2AA4"/>
    <w:rsid w:val="00706F2F"/>
    <w:rsid w:val="00712FFE"/>
    <w:rsid w:val="0076569F"/>
    <w:rsid w:val="00790413"/>
    <w:rsid w:val="007B4F27"/>
    <w:rsid w:val="007B6682"/>
    <w:rsid w:val="007F1EDE"/>
    <w:rsid w:val="007F2E24"/>
    <w:rsid w:val="00850704"/>
    <w:rsid w:val="00852779"/>
    <w:rsid w:val="008A74D9"/>
    <w:rsid w:val="00906DDB"/>
    <w:rsid w:val="00935A6D"/>
    <w:rsid w:val="00943768"/>
    <w:rsid w:val="00990494"/>
    <w:rsid w:val="009C0DCE"/>
    <w:rsid w:val="00A068F9"/>
    <w:rsid w:val="00A3108D"/>
    <w:rsid w:val="00A579F1"/>
    <w:rsid w:val="00A84EC5"/>
    <w:rsid w:val="00AD1F66"/>
    <w:rsid w:val="00AE0BBA"/>
    <w:rsid w:val="00B24CA5"/>
    <w:rsid w:val="00B3011C"/>
    <w:rsid w:val="00B50C19"/>
    <w:rsid w:val="00B97823"/>
    <w:rsid w:val="00BD29B4"/>
    <w:rsid w:val="00C3509F"/>
    <w:rsid w:val="00C610B2"/>
    <w:rsid w:val="00C62294"/>
    <w:rsid w:val="00C70300"/>
    <w:rsid w:val="00CB6E36"/>
    <w:rsid w:val="00D00EC4"/>
    <w:rsid w:val="00D110A5"/>
    <w:rsid w:val="00D1651B"/>
    <w:rsid w:val="00D22F42"/>
    <w:rsid w:val="00D4670B"/>
    <w:rsid w:val="00DF700F"/>
    <w:rsid w:val="00E97344"/>
    <w:rsid w:val="00EB0F53"/>
    <w:rsid w:val="00EF0B67"/>
    <w:rsid w:val="00EF4513"/>
    <w:rsid w:val="00F00D78"/>
    <w:rsid w:val="00F0704A"/>
    <w:rsid w:val="00F679C8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2018-06-13T07:39:00Z</dcterms:created>
  <dcterms:modified xsi:type="dcterms:W3CDTF">2018-07-04T05:19:00Z</dcterms:modified>
</cp:coreProperties>
</file>